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B54F1" w14:textId="77777777" w:rsidR="00CA6EF7" w:rsidRPr="00E96136" w:rsidRDefault="00CA6EF7" w:rsidP="00CA6EF7">
      <w:pPr>
        <w:rPr>
          <w:rFonts w:asciiTheme="minorHAnsi" w:hAnsiTheme="minorHAnsi"/>
          <w:b/>
        </w:rPr>
      </w:pPr>
      <w:r w:rsidRPr="00E96136">
        <w:rPr>
          <w:rFonts w:asciiTheme="minorHAnsi" w:hAnsiTheme="minorHAnsi"/>
          <w:b/>
        </w:rPr>
        <w:t>Annex AP-1. ACREDITACIÓ I DESIGNACIÓ DEL/LA RESPONSABLE TÈCNIC.</w:t>
      </w:r>
    </w:p>
    <w:p w14:paraId="3486625D" w14:textId="77777777" w:rsidR="00CA6EF7" w:rsidRPr="00E96136" w:rsidRDefault="00CA6EF7" w:rsidP="00CA6EF7">
      <w:pPr>
        <w:rPr>
          <w:rFonts w:asciiTheme="minorHAnsi" w:hAnsiTheme="minorHAnsi"/>
        </w:rPr>
      </w:pPr>
    </w:p>
    <w:p w14:paraId="22786832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 xml:space="preserve">El </w:t>
      </w:r>
      <w:proofErr w:type="spellStart"/>
      <w:r w:rsidRPr="00E96136">
        <w:rPr>
          <w:rFonts w:asciiTheme="minorHAnsi" w:hAnsiTheme="minorHAnsi"/>
        </w:rPr>
        <w:t>sotasignant</w:t>
      </w:r>
      <w:proofErr w:type="spellEnd"/>
      <w:r w:rsidRPr="00E96136">
        <w:rPr>
          <w:rFonts w:asciiTheme="minorHAnsi" w:hAnsiTheme="minorHAnsi"/>
        </w:rPr>
        <w:t xml:space="preserve">, </w:t>
      </w:r>
      <w:r w:rsidRPr="00E96136">
        <w:rPr>
          <w:rFonts w:asciiTheme="minorHAnsi" w:hAnsiTheme="minorHAnsi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  <w:t xml:space="preserve">                  </w:t>
      </w:r>
      <w:r w:rsidRPr="00E96136">
        <w:rPr>
          <w:rFonts w:asciiTheme="minorHAnsi" w:hAnsiTheme="minorHAnsi"/>
        </w:rPr>
        <w:t xml:space="preserve">, en qualitat de representant de l’empresa licitadora del servei objecte de la licitació a l’expedient </w:t>
      </w:r>
      <w:proofErr w:type="spellStart"/>
      <w:r w:rsidRPr="00E96136">
        <w:rPr>
          <w:rFonts w:asciiTheme="minorHAnsi" w:hAnsiTheme="minorHAnsi"/>
        </w:rPr>
        <w:t>núm</w:t>
      </w:r>
      <w:proofErr w:type="spellEnd"/>
      <w:r w:rsidRPr="00E96136">
        <w:rPr>
          <w:rFonts w:asciiTheme="minorHAnsi" w:hAnsiTheme="minorHAnsi"/>
        </w:rPr>
        <w:t>:</w:t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  <w:t xml:space="preserve">                      ___ </w:t>
      </w:r>
      <w:r w:rsidRPr="00E96136">
        <w:rPr>
          <w:rFonts w:asciiTheme="minorHAnsi" w:hAnsiTheme="minorHAnsi"/>
        </w:rPr>
        <w:t xml:space="preserve">es compromet a tenir com a </w:t>
      </w:r>
      <w:r w:rsidRPr="00E96136">
        <w:rPr>
          <w:rFonts w:asciiTheme="minorHAnsi" w:hAnsiTheme="minorHAnsi"/>
          <w:b/>
        </w:rPr>
        <w:t>Responsable Tècnic</w:t>
      </w:r>
      <w:r w:rsidRPr="00E96136">
        <w:rPr>
          <w:rFonts w:asciiTheme="minorHAnsi" w:hAnsiTheme="minorHAnsi"/>
        </w:rPr>
        <w:t xml:space="preserve"> a la persona indicada a continuació:</w:t>
      </w:r>
    </w:p>
    <w:p w14:paraId="00421AEA" w14:textId="77777777" w:rsidR="00CA6EF7" w:rsidRPr="00E96136" w:rsidRDefault="00CA6EF7" w:rsidP="00CA6EF7">
      <w:pPr>
        <w:rPr>
          <w:rFonts w:asciiTheme="minorHAnsi" w:hAnsiTheme="minorHAnsi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1594"/>
        <w:gridCol w:w="6901"/>
      </w:tblGrid>
      <w:tr w:rsidR="00CA6EF7" w:rsidRPr="00E96136" w14:paraId="0D066436" w14:textId="77777777" w:rsidTr="000F38DB">
        <w:tc>
          <w:tcPr>
            <w:tcW w:w="938" w:type="pct"/>
          </w:tcPr>
          <w:p w14:paraId="030F20D5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Nom i Cognoms:</w:t>
            </w:r>
          </w:p>
        </w:tc>
        <w:tc>
          <w:tcPr>
            <w:tcW w:w="4062" w:type="pct"/>
          </w:tcPr>
          <w:p w14:paraId="766B4A1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5698907E" w14:textId="77777777" w:rsidTr="000F38DB">
        <w:tc>
          <w:tcPr>
            <w:tcW w:w="938" w:type="pct"/>
          </w:tcPr>
          <w:p w14:paraId="493F15A7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NIF:</w:t>
            </w:r>
          </w:p>
        </w:tc>
        <w:tc>
          <w:tcPr>
            <w:tcW w:w="4062" w:type="pct"/>
          </w:tcPr>
          <w:p w14:paraId="142E7DB0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1F9C7004" w14:textId="77777777" w:rsidTr="000F38DB">
        <w:trPr>
          <w:trHeight w:val="300"/>
        </w:trPr>
        <w:tc>
          <w:tcPr>
            <w:tcW w:w="938" w:type="pct"/>
            <w:tcBorders>
              <w:bottom w:val="single" w:sz="2" w:space="0" w:color="auto"/>
            </w:tcBorders>
          </w:tcPr>
          <w:p w14:paraId="35EC1D85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Titulació:</w:t>
            </w:r>
          </w:p>
        </w:tc>
        <w:tc>
          <w:tcPr>
            <w:tcW w:w="4062" w:type="pct"/>
            <w:tcBorders>
              <w:bottom w:val="single" w:sz="2" w:space="0" w:color="auto"/>
            </w:tcBorders>
          </w:tcPr>
          <w:p w14:paraId="3E3558C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7A9877FD" w14:textId="77777777" w:rsidTr="000F38DB">
        <w:trPr>
          <w:trHeight w:val="281"/>
        </w:trPr>
        <w:tc>
          <w:tcPr>
            <w:tcW w:w="938" w:type="pct"/>
            <w:tcBorders>
              <w:top w:val="single" w:sz="2" w:space="0" w:color="auto"/>
            </w:tcBorders>
          </w:tcPr>
          <w:p w14:paraId="4F81FE21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Any de titulació:</w:t>
            </w:r>
          </w:p>
        </w:tc>
        <w:tc>
          <w:tcPr>
            <w:tcW w:w="4062" w:type="pct"/>
            <w:tcBorders>
              <w:top w:val="single" w:sz="2" w:space="0" w:color="auto"/>
            </w:tcBorders>
          </w:tcPr>
          <w:p w14:paraId="48FF0610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</w:tbl>
    <w:p w14:paraId="46401F7E" w14:textId="77777777" w:rsidR="00CA6EF7" w:rsidRPr="00E96136" w:rsidRDefault="00CA6EF7" w:rsidP="00CA6EF7">
      <w:pPr>
        <w:rPr>
          <w:rFonts w:asciiTheme="minorHAnsi" w:hAnsiTheme="minorHAnsi"/>
          <w:u w:val="single"/>
        </w:rPr>
      </w:pPr>
    </w:p>
    <w:p w14:paraId="250504E9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 xml:space="preserve">I declara que aquesta persona ha participat com a </w:t>
      </w:r>
      <w:r w:rsidRPr="00E96136">
        <w:rPr>
          <w:rFonts w:asciiTheme="minorHAnsi" w:hAnsiTheme="minorHAnsi"/>
          <w:b/>
        </w:rPr>
        <w:t xml:space="preserve">RESPONSABLE TÈCNIC </w:t>
      </w:r>
      <w:r w:rsidRPr="00E96136">
        <w:rPr>
          <w:rFonts w:asciiTheme="minorHAnsi" w:hAnsiTheme="minorHAnsi"/>
        </w:rPr>
        <w:t>en els contractes de serveis indicats en el quadre següent durant els darrers 10 anys i d’acord amb la tipologia definida en el punt B.1</w:t>
      </w:r>
    </w:p>
    <w:p w14:paraId="4C9A13D8" w14:textId="77777777" w:rsidR="00CA6EF7" w:rsidRPr="00E96136" w:rsidRDefault="00CA6EF7" w:rsidP="00CA6EF7">
      <w:pPr>
        <w:rPr>
          <w:rFonts w:asciiTheme="minorHAnsi" w:hAnsiTheme="minorHAnsi"/>
          <w:u w:val="single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473"/>
        <w:gridCol w:w="1666"/>
        <w:gridCol w:w="607"/>
        <w:gridCol w:w="929"/>
        <w:gridCol w:w="981"/>
        <w:gridCol w:w="576"/>
        <w:gridCol w:w="2092"/>
        <w:gridCol w:w="1151"/>
      </w:tblGrid>
      <w:tr w:rsidR="00CA6EF7" w:rsidRPr="00E96136" w14:paraId="46A0612A" w14:textId="77777777" w:rsidTr="000F38DB">
        <w:tc>
          <w:tcPr>
            <w:tcW w:w="162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F81DF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Actuacions en contractes similars (*)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A22DB3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Data inici contracte</w:t>
            </w:r>
          </w:p>
        </w:tc>
        <w:tc>
          <w:tcPr>
            <w:tcW w:w="579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2C002D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Data fi contracte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3AEC7D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Part. (**)</w:t>
            </w:r>
          </w:p>
        </w:tc>
        <w:tc>
          <w:tcPr>
            <w:tcW w:w="1234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8F828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Contractant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9040E8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Import total</w:t>
            </w:r>
          </w:p>
          <w:p w14:paraId="7316A40C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 xml:space="preserve">(IVA </w:t>
            </w:r>
            <w:proofErr w:type="spellStart"/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exc</w:t>
            </w:r>
            <w:proofErr w:type="spellEnd"/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CA6EF7" w:rsidRPr="00E96136" w14:paraId="67AB9AF4" w14:textId="77777777" w:rsidTr="000F38DB">
        <w:tc>
          <w:tcPr>
            <w:tcW w:w="279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11BC5BF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341" w:type="pct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0220755D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32431C7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top w:val="single" w:sz="12" w:space="0" w:color="auto"/>
              <w:right w:val="single" w:sz="2" w:space="0" w:color="auto"/>
            </w:tcBorders>
          </w:tcPr>
          <w:p w14:paraId="53A7FD7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6EB38ED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97C2C1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BB55C8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207FE435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3D6482C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53F98A45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273A5694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0418399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306731A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01E9741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74168F2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24894D3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65627F79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0EC123F8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228DA0D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2E60E181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55B7D39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083C93B6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16FB5069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574A3834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758243D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217132C6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EB59B1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680B8DE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1E50D5B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1E241A7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6A18DFA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630F23E8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555B17DA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22AEF4CB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2CF1C71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5270ACA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479C6BF1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56E5DE4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4B8C5E6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751F1163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56E170D8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21B2E816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77E50C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73ED083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67618C8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24593A2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0E19214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7E4825D8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43EAE652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2592AC3C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6E6487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4B77192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330CED26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11F2879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047D1C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56968B21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30E0CC27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3B04B13C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3E10260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0C90F06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2F6483C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3E203EA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760FC8C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36FC1B5" w14:textId="77777777" w:rsidTr="000F38DB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68644F2C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6B3E312F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4BF1CEF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169E7D94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59445D0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2EB27DB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108E701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1391C2F3" w14:textId="77777777" w:rsidTr="000F38DB">
        <w:tc>
          <w:tcPr>
            <w:tcW w:w="279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16706EF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5881D1EB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075F0F1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bottom w:val="single" w:sz="12" w:space="0" w:color="auto"/>
              <w:right w:val="single" w:sz="2" w:space="0" w:color="auto"/>
            </w:tcBorders>
          </w:tcPr>
          <w:p w14:paraId="64D1F230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54514A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636E04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246DCC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D713C03" w14:textId="77777777" w:rsidTr="000F38DB">
        <w:trPr>
          <w:gridAfter w:val="5"/>
          <w:wAfter w:w="3380" w:type="pct"/>
          <w:trHeight w:val="300"/>
        </w:trPr>
        <w:tc>
          <w:tcPr>
            <w:tcW w:w="12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9F09E45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TOT ACT</w:t>
            </w:r>
          </w:p>
          <w:p w14:paraId="7EF4AD88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E96136">
              <w:rPr>
                <w:rFonts w:asciiTheme="minorHAnsi" w:hAnsiTheme="minorHAnsi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0BB22CE6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</w:tr>
    </w:tbl>
    <w:p w14:paraId="1178EB8B" w14:textId="77777777" w:rsidR="00CA6EF7" w:rsidRPr="00E96136" w:rsidRDefault="00CA6EF7" w:rsidP="00CA6EF7">
      <w:pPr>
        <w:jc w:val="both"/>
        <w:rPr>
          <w:rFonts w:asciiTheme="minorHAnsi" w:hAnsiTheme="minorHAnsi"/>
          <w:sz w:val="18"/>
          <w:szCs w:val="18"/>
        </w:rPr>
      </w:pPr>
      <w:r w:rsidRPr="00E96136">
        <w:rPr>
          <w:rFonts w:asciiTheme="minorHAnsi" w:hAnsiTheme="minorHAnsi"/>
          <w:sz w:val="18"/>
          <w:szCs w:val="18"/>
        </w:rPr>
        <w:t>(*)   Indicar empresa i tipologia: tipus 1, 2 o 3.</w:t>
      </w:r>
    </w:p>
    <w:p w14:paraId="66F0F787" w14:textId="77777777" w:rsidR="00CA6EF7" w:rsidRPr="00E96136" w:rsidRDefault="00CA6EF7" w:rsidP="00CA6EF7">
      <w:pPr>
        <w:jc w:val="both"/>
        <w:rPr>
          <w:rFonts w:asciiTheme="minorHAnsi" w:hAnsiTheme="minorHAnsi"/>
          <w:sz w:val="18"/>
        </w:rPr>
      </w:pPr>
      <w:r w:rsidRPr="00E96136">
        <w:rPr>
          <w:rFonts w:asciiTheme="minorHAnsi" w:hAnsiTheme="minorHAnsi"/>
          <w:sz w:val="18"/>
          <w:szCs w:val="18"/>
        </w:rPr>
        <w:t>(**) Indicar quants anys dels totals del contracte ha participat com a Responsable tècnic.</w:t>
      </w:r>
    </w:p>
    <w:p w14:paraId="4554F38C" w14:textId="77777777" w:rsidR="00CA6EF7" w:rsidRPr="00E96136" w:rsidRDefault="00CA6EF7" w:rsidP="00CA6EF7">
      <w:pPr>
        <w:jc w:val="both"/>
        <w:rPr>
          <w:rFonts w:asciiTheme="minorHAnsi" w:hAnsiTheme="minorHAnsi"/>
        </w:rPr>
      </w:pPr>
    </w:p>
    <w:p w14:paraId="67102536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p w14:paraId="71708346" w14:textId="77777777" w:rsidR="00CA6EF7" w:rsidRPr="00E96136" w:rsidRDefault="00CA6EF7" w:rsidP="00CA6EF7">
      <w:pPr>
        <w:rPr>
          <w:rFonts w:asciiTheme="minorHAnsi" w:hAnsiTheme="minorHAnsi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424"/>
        <w:gridCol w:w="4071"/>
      </w:tblGrid>
      <w:tr w:rsidR="00CA6EF7" w:rsidRPr="00E96136" w14:paraId="39FE9C16" w14:textId="77777777" w:rsidTr="000F38DB">
        <w:tc>
          <w:tcPr>
            <w:tcW w:w="4928" w:type="dxa"/>
            <w:vAlign w:val="bottom"/>
          </w:tcPr>
          <w:p w14:paraId="0468FB89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214AC8B3" w14:textId="76E8D171" w:rsidR="00CA6EF7" w:rsidRPr="00E96136" w:rsidRDefault="00CA6EF7" w:rsidP="00CA6EF7">
            <w:pPr>
              <w:rPr>
                <w:rFonts w:asciiTheme="minorHAnsi" w:hAnsiTheme="minorHAnsi"/>
              </w:rPr>
            </w:pPr>
          </w:p>
          <w:p w14:paraId="4D023ED6" w14:textId="26AFD1D5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42119DFD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0815795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3ADC3853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2D699375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  <w:p w14:paraId="464AB809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3B83048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2C510E3A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3C9B8B7B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Signatura del licitador /representant de l’empresa</w:t>
            </w:r>
          </w:p>
        </w:tc>
        <w:tc>
          <w:tcPr>
            <w:tcW w:w="4536" w:type="dxa"/>
            <w:vAlign w:val="bottom"/>
          </w:tcPr>
          <w:p w14:paraId="3642C14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Signatura del/la Responsable tècnic</w:t>
            </w:r>
          </w:p>
        </w:tc>
      </w:tr>
      <w:tr w:rsidR="00CA6EF7" w:rsidRPr="00E96136" w14:paraId="4F3424FC" w14:textId="77777777" w:rsidTr="000F38DB">
        <w:tc>
          <w:tcPr>
            <w:tcW w:w="4928" w:type="dxa"/>
          </w:tcPr>
          <w:p w14:paraId="77B6CE2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  <w:p w14:paraId="3B0FD06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Data i lloc:</w:t>
            </w:r>
          </w:p>
          <w:p w14:paraId="68BA498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</w:tcPr>
          <w:p w14:paraId="4DA442B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  <w:p w14:paraId="319F816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Data i lloc:</w:t>
            </w:r>
          </w:p>
        </w:tc>
      </w:tr>
    </w:tbl>
    <w:p w14:paraId="24B288D6" w14:textId="77777777" w:rsidR="00DE5F0C" w:rsidRPr="00E96136" w:rsidRDefault="00DE5F0C" w:rsidP="00DE5F0C">
      <w:pPr>
        <w:rPr>
          <w:rFonts w:asciiTheme="minorHAnsi" w:hAnsiTheme="minorHAnsi"/>
          <w:i/>
        </w:rPr>
      </w:pPr>
      <w:bookmarkStart w:id="0" w:name="_GoBack"/>
      <w:bookmarkEnd w:id="0"/>
    </w:p>
    <w:sectPr w:rsidR="00DE5F0C" w:rsidRPr="00E96136" w:rsidSect="00394930">
      <w:headerReference w:type="default" r:id="rId11"/>
      <w:footerReference w:type="default" r:id="rId12"/>
      <w:pgSz w:w="11907" w:h="16840" w:code="9"/>
      <w:pgMar w:top="1843" w:right="1701" w:bottom="1985" w:left="1701" w:header="709" w:footer="6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0F38DB" w:rsidRDefault="000F38DB">
      <w:r>
        <w:separator/>
      </w:r>
    </w:p>
  </w:endnote>
  <w:endnote w:type="continuationSeparator" w:id="0">
    <w:p w14:paraId="3C0395D3" w14:textId="77777777" w:rsidR="000F38DB" w:rsidRDefault="000F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F785" w14:textId="16958112" w:rsidR="000F38DB" w:rsidRDefault="000F38DB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11B00145" wp14:editId="282D752E">
          <wp:simplePos x="0" y="0"/>
          <wp:positionH relativeFrom="page">
            <wp:posOffset>1077946</wp:posOffset>
          </wp:positionH>
          <wp:positionV relativeFrom="page">
            <wp:posOffset>9984752</wp:posOffset>
          </wp:positionV>
          <wp:extent cx="1746250" cy="195902"/>
          <wp:effectExtent l="0" t="0" r="635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DE5F0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DE5F0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066D0D89" w14:textId="77777777" w:rsidR="000F38DB" w:rsidRDefault="00DE5F0C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sdt>
      <w:sdtPr>
        <w:rPr>
          <w:rFonts w:ascii="Arial" w:hAnsi="Arial" w:cs="Arial"/>
          <w:i/>
          <w:color w:val="7F7F7F"/>
          <w:sz w:val="16"/>
          <w:szCs w:val="16"/>
        </w:rPr>
        <w:alias w:val="Título"/>
        <w:tag w:val=""/>
        <w:id w:val="-15075396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F38DB">
          <w:rPr>
            <w:rFonts w:ascii="Arial" w:hAnsi="Arial" w:cs="Arial"/>
            <w:i/>
            <w:color w:val="7F7F7F"/>
            <w:sz w:val="16"/>
            <w:szCs w:val="16"/>
          </w:rPr>
          <w:t>Memòria justificativa PO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0F38DB" w:rsidRDefault="000F38DB">
      <w:r>
        <w:separator/>
      </w:r>
    </w:p>
  </w:footnote>
  <w:footnote w:type="continuationSeparator" w:id="0">
    <w:p w14:paraId="651E9592" w14:textId="77777777" w:rsidR="000F38DB" w:rsidRDefault="000F3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0F38DB" w:rsidRDefault="000F38DB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751091511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55321"/>
    <w:multiLevelType w:val="hybridMultilevel"/>
    <w:tmpl w:val="9D74D2B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1479A"/>
    <w:multiLevelType w:val="hybridMultilevel"/>
    <w:tmpl w:val="578058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EF6"/>
    <w:multiLevelType w:val="multilevel"/>
    <w:tmpl w:val="327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B3021"/>
    <w:multiLevelType w:val="hybridMultilevel"/>
    <w:tmpl w:val="59C69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43562"/>
    <w:multiLevelType w:val="multilevel"/>
    <w:tmpl w:val="746E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61360A"/>
    <w:multiLevelType w:val="hybridMultilevel"/>
    <w:tmpl w:val="B06CB5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276EDC"/>
    <w:multiLevelType w:val="hybridMultilevel"/>
    <w:tmpl w:val="88A6D3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D101A"/>
    <w:multiLevelType w:val="multilevel"/>
    <w:tmpl w:val="BBF8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B752C9"/>
    <w:multiLevelType w:val="hybridMultilevel"/>
    <w:tmpl w:val="6F86C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0"/>
  </w:num>
  <w:num w:numId="5">
    <w:abstractNumId w:val="16"/>
  </w:num>
  <w:num w:numId="6">
    <w:abstractNumId w:val="2"/>
  </w:num>
  <w:num w:numId="7">
    <w:abstractNumId w:val="10"/>
  </w:num>
  <w:num w:numId="8">
    <w:abstractNumId w:val="12"/>
  </w:num>
  <w:num w:numId="9">
    <w:abstractNumId w:val="18"/>
  </w:num>
  <w:num w:numId="10">
    <w:abstractNumId w:val="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5"/>
  </w:num>
  <w:num w:numId="18">
    <w:abstractNumId w:val="7"/>
  </w:num>
  <w:num w:numId="19">
    <w:abstractNumId w:val="6"/>
  </w:num>
  <w:num w:numId="20">
    <w:abstractNumId w:val="5"/>
  </w:num>
  <w:num w:numId="21">
    <w:abstractNumId w:val="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27D4"/>
    <w:rsid w:val="000501BF"/>
    <w:rsid w:val="00051FFB"/>
    <w:rsid w:val="0005345E"/>
    <w:rsid w:val="00061B35"/>
    <w:rsid w:val="000671CE"/>
    <w:rsid w:val="00070265"/>
    <w:rsid w:val="00091CE3"/>
    <w:rsid w:val="00092127"/>
    <w:rsid w:val="000946AA"/>
    <w:rsid w:val="000A5F14"/>
    <w:rsid w:val="000B0158"/>
    <w:rsid w:val="000B41D0"/>
    <w:rsid w:val="000C093F"/>
    <w:rsid w:val="000D4B3B"/>
    <w:rsid w:val="000E2177"/>
    <w:rsid w:val="000E4FA7"/>
    <w:rsid w:val="000F38DB"/>
    <w:rsid w:val="00101A14"/>
    <w:rsid w:val="00116A1F"/>
    <w:rsid w:val="00116E94"/>
    <w:rsid w:val="001272CA"/>
    <w:rsid w:val="00131998"/>
    <w:rsid w:val="00133F8B"/>
    <w:rsid w:val="00144308"/>
    <w:rsid w:val="00145F52"/>
    <w:rsid w:val="001549E8"/>
    <w:rsid w:val="00155479"/>
    <w:rsid w:val="00173C44"/>
    <w:rsid w:val="001A016D"/>
    <w:rsid w:val="001B29F2"/>
    <w:rsid w:val="001B5C2E"/>
    <w:rsid w:val="001D5846"/>
    <w:rsid w:val="001D7409"/>
    <w:rsid w:val="001E68E2"/>
    <w:rsid w:val="001F68CB"/>
    <w:rsid w:val="00202223"/>
    <w:rsid w:val="00222704"/>
    <w:rsid w:val="00223311"/>
    <w:rsid w:val="002311A4"/>
    <w:rsid w:val="002364CB"/>
    <w:rsid w:val="00241838"/>
    <w:rsid w:val="00242586"/>
    <w:rsid w:val="00250EB3"/>
    <w:rsid w:val="0025569D"/>
    <w:rsid w:val="00266EED"/>
    <w:rsid w:val="002703CF"/>
    <w:rsid w:val="00271A1F"/>
    <w:rsid w:val="00273FC0"/>
    <w:rsid w:val="00275C08"/>
    <w:rsid w:val="00281F7D"/>
    <w:rsid w:val="00296627"/>
    <w:rsid w:val="00297708"/>
    <w:rsid w:val="002A3DA8"/>
    <w:rsid w:val="002A56F5"/>
    <w:rsid w:val="002A57C7"/>
    <w:rsid w:val="002B4819"/>
    <w:rsid w:val="002D1304"/>
    <w:rsid w:val="002E10AF"/>
    <w:rsid w:val="002F1402"/>
    <w:rsid w:val="00302074"/>
    <w:rsid w:val="003236E4"/>
    <w:rsid w:val="00325C6B"/>
    <w:rsid w:val="003318E3"/>
    <w:rsid w:val="003429DA"/>
    <w:rsid w:val="00351307"/>
    <w:rsid w:val="00351A65"/>
    <w:rsid w:val="00365AA2"/>
    <w:rsid w:val="00371246"/>
    <w:rsid w:val="00372579"/>
    <w:rsid w:val="00394930"/>
    <w:rsid w:val="003B557F"/>
    <w:rsid w:val="003B5C12"/>
    <w:rsid w:val="003C2059"/>
    <w:rsid w:val="003C4459"/>
    <w:rsid w:val="003C5279"/>
    <w:rsid w:val="003C7CC4"/>
    <w:rsid w:val="003E2217"/>
    <w:rsid w:val="003E2307"/>
    <w:rsid w:val="003E382F"/>
    <w:rsid w:val="003E48FF"/>
    <w:rsid w:val="003F696B"/>
    <w:rsid w:val="00402F34"/>
    <w:rsid w:val="004119A0"/>
    <w:rsid w:val="004139DA"/>
    <w:rsid w:val="00425C7B"/>
    <w:rsid w:val="00437950"/>
    <w:rsid w:val="004500CB"/>
    <w:rsid w:val="0045333E"/>
    <w:rsid w:val="00461186"/>
    <w:rsid w:val="00462853"/>
    <w:rsid w:val="00467383"/>
    <w:rsid w:val="004726ED"/>
    <w:rsid w:val="0047277C"/>
    <w:rsid w:val="00485D71"/>
    <w:rsid w:val="00495AD7"/>
    <w:rsid w:val="004C6856"/>
    <w:rsid w:val="004C6F95"/>
    <w:rsid w:val="004D4C43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C5E99"/>
    <w:rsid w:val="005D5F8C"/>
    <w:rsid w:val="005E06A6"/>
    <w:rsid w:val="005E0718"/>
    <w:rsid w:val="005E1FE7"/>
    <w:rsid w:val="005E42E5"/>
    <w:rsid w:val="005F252F"/>
    <w:rsid w:val="00601E7C"/>
    <w:rsid w:val="00607859"/>
    <w:rsid w:val="006424A5"/>
    <w:rsid w:val="00644EB7"/>
    <w:rsid w:val="00652970"/>
    <w:rsid w:val="00666880"/>
    <w:rsid w:val="00672A10"/>
    <w:rsid w:val="00692D0A"/>
    <w:rsid w:val="006A1147"/>
    <w:rsid w:val="006A7AE8"/>
    <w:rsid w:val="006C149D"/>
    <w:rsid w:val="006E75A5"/>
    <w:rsid w:val="006F1413"/>
    <w:rsid w:val="006F4650"/>
    <w:rsid w:val="006F483C"/>
    <w:rsid w:val="006F4FBA"/>
    <w:rsid w:val="0070019E"/>
    <w:rsid w:val="00725A54"/>
    <w:rsid w:val="00727593"/>
    <w:rsid w:val="007276BB"/>
    <w:rsid w:val="007306DB"/>
    <w:rsid w:val="00732860"/>
    <w:rsid w:val="00765D59"/>
    <w:rsid w:val="00770B92"/>
    <w:rsid w:val="007806ED"/>
    <w:rsid w:val="007820D8"/>
    <w:rsid w:val="007871E5"/>
    <w:rsid w:val="00791143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26D2"/>
    <w:rsid w:val="0081178A"/>
    <w:rsid w:val="00813977"/>
    <w:rsid w:val="008209CA"/>
    <w:rsid w:val="0082255A"/>
    <w:rsid w:val="0083675B"/>
    <w:rsid w:val="0084160C"/>
    <w:rsid w:val="00842CD2"/>
    <w:rsid w:val="00845655"/>
    <w:rsid w:val="00855FA9"/>
    <w:rsid w:val="00857DDF"/>
    <w:rsid w:val="00872286"/>
    <w:rsid w:val="00872C6F"/>
    <w:rsid w:val="00886B2B"/>
    <w:rsid w:val="008960A1"/>
    <w:rsid w:val="008B09A0"/>
    <w:rsid w:val="008B0FC1"/>
    <w:rsid w:val="008B173B"/>
    <w:rsid w:val="008B3C5F"/>
    <w:rsid w:val="008C4C17"/>
    <w:rsid w:val="008F6758"/>
    <w:rsid w:val="0090190A"/>
    <w:rsid w:val="00905CD9"/>
    <w:rsid w:val="00921CDC"/>
    <w:rsid w:val="00932515"/>
    <w:rsid w:val="0094148E"/>
    <w:rsid w:val="009419E8"/>
    <w:rsid w:val="00970055"/>
    <w:rsid w:val="00976310"/>
    <w:rsid w:val="00977D2F"/>
    <w:rsid w:val="0098142F"/>
    <w:rsid w:val="00987A40"/>
    <w:rsid w:val="0099587D"/>
    <w:rsid w:val="009A163C"/>
    <w:rsid w:val="009A7BC7"/>
    <w:rsid w:val="009B65FA"/>
    <w:rsid w:val="009C3E6D"/>
    <w:rsid w:val="009C5DD7"/>
    <w:rsid w:val="009C6BAC"/>
    <w:rsid w:val="009D38BB"/>
    <w:rsid w:val="009E01D2"/>
    <w:rsid w:val="009E2174"/>
    <w:rsid w:val="009F2949"/>
    <w:rsid w:val="009F4EE9"/>
    <w:rsid w:val="009F68DB"/>
    <w:rsid w:val="00A03E96"/>
    <w:rsid w:val="00A0447E"/>
    <w:rsid w:val="00A0623C"/>
    <w:rsid w:val="00A13032"/>
    <w:rsid w:val="00A14594"/>
    <w:rsid w:val="00A153D8"/>
    <w:rsid w:val="00A15D4A"/>
    <w:rsid w:val="00A21B3C"/>
    <w:rsid w:val="00A21D1C"/>
    <w:rsid w:val="00A22750"/>
    <w:rsid w:val="00A3660A"/>
    <w:rsid w:val="00A44C08"/>
    <w:rsid w:val="00A5544D"/>
    <w:rsid w:val="00A55DF0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939B0"/>
    <w:rsid w:val="00A95C97"/>
    <w:rsid w:val="00AA31EF"/>
    <w:rsid w:val="00AA61A8"/>
    <w:rsid w:val="00AB627F"/>
    <w:rsid w:val="00AC7279"/>
    <w:rsid w:val="00AD5C4F"/>
    <w:rsid w:val="00AE5F29"/>
    <w:rsid w:val="00AF2B6A"/>
    <w:rsid w:val="00B04743"/>
    <w:rsid w:val="00B07633"/>
    <w:rsid w:val="00B22518"/>
    <w:rsid w:val="00B300C5"/>
    <w:rsid w:val="00B3103A"/>
    <w:rsid w:val="00B31FFD"/>
    <w:rsid w:val="00B42818"/>
    <w:rsid w:val="00B55732"/>
    <w:rsid w:val="00B655E2"/>
    <w:rsid w:val="00B66C87"/>
    <w:rsid w:val="00B74950"/>
    <w:rsid w:val="00B81F07"/>
    <w:rsid w:val="00B83587"/>
    <w:rsid w:val="00B86039"/>
    <w:rsid w:val="00BC1CB7"/>
    <w:rsid w:val="00BD092C"/>
    <w:rsid w:val="00BD0AFD"/>
    <w:rsid w:val="00BD40A7"/>
    <w:rsid w:val="00BE3918"/>
    <w:rsid w:val="00BE6D82"/>
    <w:rsid w:val="00BE73BF"/>
    <w:rsid w:val="00C20777"/>
    <w:rsid w:val="00C2643C"/>
    <w:rsid w:val="00C369AF"/>
    <w:rsid w:val="00C40199"/>
    <w:rsid w:val="00C5008D"/>
    <w:rsid w:val="00C549EC"/>
    <w:rsid w:val="00C65145"/>
    <w:rsid w:val="00C81A84"/>
    <w:rsid w:val="00C90F59"/>
    <w:rsid w:val="00CA4981"/>
    <w:rsid w:val="00CA6EF7"/>
    <w:rsid w:val="00CC02CB"/>
    <w:rsid w:val="00CC7292"/>
    <w:rsid w:val="00CD0394"/>
    <w:rsid w:val="00CF7349"/>
    <w:rsid w:val="00CF7A69"/>
    <w:rsid w:val="00D07D80"/>
    <w:rsid w:val="00D12F95"/>
    <w:rsid w:val="00D22A22"/>
    <w:rsid w:val="00D32317"/>
    <w:rsid w:val="00D43454"/>
    <w:rsid w:val="00D63728"/>
    <w:rsid w:val="00D93631"/>
    <w:rsid w:val="00DA6A54"/>
    <w:rsid w:val="00DA7099"/>
    <w:rsid w:val="00DB125E"/>
    <w:rsid w:val="00DB71FF"/>
    <w:rsid w:val="00DD08DB"/>
    <w:rsid w:val="00DE03B6"/>
    <w:rsid w:val="00DE4A6F"/>
    <w:rsid w:val="00DE5F0C"/>
    <w:rsid w:val="00DF3125"/>
    <w:rsid w:val="00DF45C8"/>
    <w:rsid w:val="00E072E7"/>
    <w:rsid w:val="00E07E7C"/>
    <w:rsid w:val="00E17582"/>
    <w:rsid w:val="00E55117"/>
    <w:rsid w:val="00E555AD"/>
    <w:rsid w:val="00E6513D"/>
    <w:rsid w:val="00E76F68"/>
    <w:rsid w:val="00E779B3"/>
    <w:rsid w:val="00E927CA"/>
    <w:rsid w:val="00E94AB8"/>
    <w:rsid w:val="00E96136"/>
    <w:rsid w:val="00E97274"/>
    <w:rsid w:val="00EA28B0"/>
    <w:rsid w:val="00EA2BFC"/>
    <w:rsid w:val="00EA2E9C"/>
    <w:rsid w:val="00EA7475"/>
    <w:rsid w:val="00EB5FCD"/>
    <w:rsid w:val="00EB62DD"/>
    <w:rsid w:val="00EC282F"/>
    <w:rsid w:val="00EC2ED5"/>
    <w:rsid w:val="00EC53E8"/>
    <w:rsid w:val="00EC63AC"/>
    <w:rsid w:val="00EE3179"/>
    <w:rsid w:val="00F124C9"/>
    <w:rsid w:val="00F25386"/>
    <w:rsid w:val="00F3031C"/>
    <w:rsid w:val="00F57AD2"/>
    <w:rsid w:val="00F61D02"/>
    <w:rsid w:val="00F73105"/>
    <w:rsid w:val="00F82CE6"/>
    <w:rsid w:val="00F85B23"/>
    <w:rsid w:val="00F90552"/>
    <w:rsid w:val="00FA182B"/>
    <w:rsid w:val="00FC35A9"/>
    <w:rsid w:val="00FC725B"/>
    <w:rsid w:val="00FC76B8"/>
    <w:rsid w:val="00FD6273"/>
    <w:rsid w:val="00FE5A52"/>
    <w:rsid w:val="00FF0156"/>
    <w:rsid w:val="00FF07CD"/>
    <w:rsid w:val="01E0E65F"/>
    <w:rsid w:val="029D207F"/>
    <w:rsid w:val="03A93D14"/>
    <w:rsid w:val="04862D77"/>
    <w:rsid w:val="04EA5290"/>
    <w:rsid w:val="05901203"/>
    <w:rsid w:val="077A3DAE"/>
    <w:rsid w:val="096161A7"/>
    <w:rsid w:val="10828420"/>
    <w:rsid w:val="11CE5AD0"/>
    <w:rsid w:val="128FD24F"/>
    <w:rsid w:val="1315084C"/>
    <w:rsid w:val="13756849"/>
    <w:rsid w:val="144D51BE"/>
    <w:rsid w:val="14CE8FDA"/>
    <w:rsid w:val="14F2729C"/>
    <w:rsid w:val="159F9270"/>
    <w:rsid w:val="1C69CC7A"/>
    <w:rsid w:val="1E1AC345"/>
    <w:rsid w:val="20F4ECB1"/>
    <w:rsid w:val="22943985"/>
    <w:rsid w:val="244FC37B"/>
    <w:rsid w:val="24EDDC98"/>
    <w:rsid w:val="2553C7BD"/>
    <w:rsid w:val="2BD993AA"/>
    <w:rsid w:val="2E442647"/>
    <w:rsid w:val="319297EB"/>
    <w:rsid w:val="33BE4BE9"/>
    <w:rsid w:val="34010874"/>
    <w:rsid w:val="34AA56B2"/>
    <w:rsid w:val="355B7654"/>
    <w:rsid w:val="35BA9345"/>
    <w:rsid w:val="368E93BA"/>
    <w:rsid w:val="3915D303"/>
    <w:rsid w:val="396DDD43"/>
    <w:rsid w:val="3A67DEB9"/>
    <w:rsid w:val="3AAC1AA0"/>
    <w:rsid w:val="3AF2A9F4"/>
    <w:rsid w:val="3E76C39F"/>
    <w:rsid w:val="3EA6FC45"/>
    <w:rsid w:val="3EE88A5F"/>
    <w:rsid w:val="3EFC6B37"/>
    <w:rsid w:val="42BB888A"/>
    <w:rsid w:val="436C670E"/>
    <w:rsid w:val="43EBF1CC"/>
    <w:rsid w:val="49977F89"/>
    <w:rsid w:val="4AAE20EE"/>
    <w:rsid w:val="4CB19412"/>
    <w:rsid w:val="5038ABC0"/>
    <w:rsid w:val="509BFAFE"/>
    <w:rsid w:val="50FDC06F"/>
    <w:rsid w:val="514E4D8C"/>
    <w:rsid w:val="54151940"/>
    <w:rsid w:val="5857DDF8"/>
    <w:rsid w:val="5D1F13DC"/>
    <w:rsid w:val="5D8698DC"/>
    <w:rsid w:val="5EA41101"/>
    <w:rsid w:val="5FBA878A"/>
    <w:rsid w:val="6209EC76"/>
    <w:rsid w:val="62965CB8"/>
    <w:rsid w:val="62B9A3F9"/>
    <w:rsid w:val="6349D851"/>
    <w:rsid w:val="636D9A76"/>
    <w:rsid w:val="63F91107"/>
    <w:rsid w:val="645B0AF2"/>
    <w:rsid w:val="65CD4FD6"/>
    <w:rsid w:val="66785340"/>
    <w:rsid w:val="66F94B24"/>
    <w:rsid w:val="6AFB30DF"/>
    <w:rsid w:val="6B22B8CD"/>
    <w:rsid w:val="6BB41132"/>
    <w:rsid w:val="6C4F616C"/>
    <w:rsid w:val="6DA3C91C"/>
    <w:rsid w:val="6DCF2B8B"/>
    <w:rsid w:val="6FA9FBAE"/>
    <w:rsid w:val="71F3B9F3"/>
    <w:rsid w:val="752AF79E"/>
    <w:rsid w:val="76A3EC87"/>
    <w:rsid w:val="77948249"/>
    <w:rsid w:val="784E2C1C"/>
    <w:rsid w:val="797D2204"/>
    <w:rsid w:val="7D35B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45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9D38BB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9D38BB"/>
    <w:rPr>
      <w:b/>
      <w:bCs/>
    </w:rPr>
  </w:style>
  <w:style w:type="character" w:customStyle="1" w:styleId="PargrafdellistaCar">
    <w:name w:val="Paràgraf de llista Car"/>
    <w:link w:val="Pargrafdellista"/>
    <w:uiPriority w:val="34"/>
    <w:rsid w:val="004119A0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4811b52e9281d03cfef1e5212a3a4af9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4fa651d14dfce6b63d016b2d5640f87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44FE5-F764-4A7E-B105-277DD790CE8C}">
  <ds:schemaRefs>
    <ds:schemaRef ds:uri="http://purl.org/dc/elements/1.1/"/>
    <ds:schemaRef ds:uri="http://www.w3.org/XML/1998/namespace"/>
    <ds:schemaRef ds:uri="http://schemas.microsoft.com/office/2006/metadata/properties"/>
    <ds:schemaRef ds:uri="6a9906d8-7354-4b2d-a694-b1e5ee9da8e0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7CEB9459-4F26-407D-B11B-9F34523E7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1C011-2B23-4549-A02E-FCFB1A15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2</TotalTime>
  <Pages>1</Pages>
  <Words>214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Rodriguez Busquet, Xenia</cp:lastModifiedBy>
  <cp:revision>3</cp:revision>
  <cp:lastPrinted>2025-11-28T08:01:00Z</cp:lastPrinted>
  <dcterms:created xsi:type="dcterms:W3CDTF">2025-12-24T09:37:00Z</dcterms:created>
  <dcterms:modified xsi:type="dcterms:W3CDTF">2025-12-24T09:41:00Z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